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94AA" w14:textId="56CF7AD1" w:rsidR="00A40B15" w:rsidRDefault="00A40B15" w:rsidP="00A40B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F965F0">
        <w:rPr>
          <w:b/>
          <w:noProof/>
          <w:sz w:val="24"/>
        </w:rPr>
        <w:t>357</w:t>
      </w:r>
      <w:bookmarkStart w:id="2" w:name="_GoBack"/>
      <w:bookmarkEnd w:id="2"/>
    </w:p>
    <w:p w14:paraId="6449205D" w14:textId="77777777" w:rsidR="00A40B15" w:rsidRDefault="00A40B15" w:rsidP="00A40B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217A5E0A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6C6B93">
        <w:rPr>
          <w:rFonts w:ascii="Arial" w:eastAsiaTheme="minorEastAsia" w:hAnsi="Arial"/>
          <w:b/>
          <w:sz w:val="24"/>
          <w:szCs w:val="24"/>
        </w:rPr>
        <w:t>5</w:t>
      </w:r>
      <w:r w:rsidR="006C6B93">
        <w:rPr>
          <w:rFonts w:ascii="Arial" w:eastAsiaTheme="minorEastAsia" w:hAnsi="Arial" w:hint="eastAsia"/>
          <w:b/>
          <w:sz w:val="24"/>
          <w:szCs w:val="24"/>
        </w:rPr>
        <w:t>.</w:t>
      </w:r>
      <w:r w:rsidR="006C6B93">
        <w:rPr>
          <w:rFonts w:ascii="Arial" w:eastAsiaTheme="minorEastAsia" w:hAnsi="Arial"/>
          <w:b/>
          <w:sz w:val="24"/>
          <w:szCs w:val="24"/>
        </w:rPr>
        <w:t>2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14:paraId="1C84DC95" w14:textId="77777777" w:rsidTr="00C0272E">
        <w:trPr>
          <w:jc w:val="center"/>
        </w:trPr>
        <w:tc>
          <w:tcPr>
            <w:tcW w:w="992" w:type="dxa"/>
          </w:tcPr>
          <w:p w14:paraId="204506D9" w14:textId="21B15D62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0026</w:t>
            </w:r>
          </w:p>
        </w:tc>
        <w:tc>
          <w:tcPr>
            <w:tcW w:w="2835" w:type="dxa"/>
          </w:tcPr>
          <w:p w14:paraId="132474EC" w14:textId="2C583E36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682" w:type="dxa"/>
          </w:tcPr>
          <w:p w14:paraId="78A63D26" w14:textId="50576DA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144FE303" w14:textId="0517104C" w:rsidR="009633DB" w:rsidRPr="008F6380" w:rsidRDefault="00301DB1" w:rsidP="009633DB"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 </w:t>
      </w:r>
      <w:r w:rsidR="009633DB" w:rsidRPr="008F6380">
        <w:t xml:space="preserve">The stage 2 work is to provide enhancements </w:t>
      </w:r>
      <w:r w:rsidR="009633DB" w:rsidRPr="008F6380">
        <w:rPr>
          <w:rFonts w:hint="eastAsia"/>
        </w:rPr>
        <w:t xml:space="preserve">of </w:t>
      </w:r>
      <w:r w:rsidR="009633DB" w:rsidRPr="008F6380">
        <w:t xml:space="preserve">the </w:t>
      </w:r>
      <w:r w:rsidR="009633DB" w:rsidRPr="008F6380">
        <w:rPr>
          <w:rFonts w:hint="eastAsia"/>
        </w:rPr>
        <w:t xml:space="preserve">5G System </w:t>
      </w:r>
      <w:r w:rsidR="009633DB" w:rsidRPr="008F6380">
        <w:t xml:space="preserve">to support 5G </w:t>
      </w:r>
      <w:r w:rsidR="009633DB" w:rsidRPr="008F6380">
        <w:rPr>
          <w:rFonts w:eastAsiaTheme="minorEastAsia" w:hint="eastAsia"/>
        </w:rPr>
        <w:t>s</w:t>
      </w:r>
      <w:r w:rsidR="009633DB" w:rsidRPr="008F6380">
        <w:t xml:space="preserve">atellite </w:t>
      </w:r>
      <w:r w:rsidR="009633DB" w:rsidRPr="008F6380">
        <w:rPr>
          <w:rFonts w:eastAsiaTheme="minorEastAsia" w:hint="eastAsia"/>
        </w:rPr>
        <w:t>a</w:t>
      </w:r>
      <w:r w:rsidR="009633DB" w:rsidRPr="008F6380">
        <w:t>cces</w:t>
      </w:r>
      <w:r w:rsidR="009633DB" w:rsidRPr="008F6380">
        <w:rPr>
          <w:rFonts w:eastAsiaTheme="minorEastAsia" w:hint="eastAsia"/>
        </w:rPr>
        <w:t>s Phase 3</w:t>
      </w:r>
      <w:r w:rsidR="009633DB" w:rsidRPr="008F6380">
        <w:t>:</w:t>
      </w:r>
    </w:p>
    <w:p w14:paraId="57C498C5" w14:textId="534EB477" w:rsidR="009633DB" w:rsidRPr="008F6380" w:rsidRDefault="009633DB" w:rsidP="009633DB">
      <w:pPr>
        <w:pStyle w:val="B1"/>
        <w:rPr>
          <w:rFonts w:eastAsiaTheme="minorEastAsia"/>
        </w:rPr>
      </w:pPr>
      <w:r w:rsidRPr="008F6380">
        <w:rPr>
          <w:rFonts w:eastAsiaTheme="minorEastAsia" w:hint="eastAsia"/>
          <w:iCs/>
        </w:rPr>
        <w:t>a</w:t>
      </w:r>
      <w:r w:rsidRPr="008F6380">
        <w:rPr>
          <w:iCs/>
        </w:rPr>
        <w:t>)</w:t>
      </w:r>
      <w:r w:rsidRPr="008F6380">
        <w:rPr>
          <w:iCs/>
        </w:rPr>
        <w:tab/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  <w:r w:rsidRPr="008F6380">
        <w:rPr>
          <w:rFonts w:eastAsiaTheme="minorEastAsia" w:hint="eastAsia"/>
          <w:iCs/>
        </w:rPr>
        <w:t>; and</w:t>
      </w:r>
    </w:p>
    <w:p w14:paraId="2C259DA0" w14:textId="133ADF8C" w:rsidR="009633DB" w:rsidRPr="008F6380" w:rsidRDefault="009633DB" w:rsidP="009633DB">
      <w:pPr>
        <w:pStyle w:val="B1"/>
      </w:pPr>
      <w:r w:rsidRPr="008F6380">
        <w:rPr>
          <w:rFonts w:eastAsiaTheme="minorEastAsia" w:hint="eastAsia"/>
        </w:rPr>
        <w:t>b</w:t>
      </w:r>
      <w:r w:rsidRPr="008F6380">
        <w:t>)</w:t>
      </w:r>
      <w:r w:rsidRPr="008F6380">
        <w:tab/>
        <w:t>The SA3 WG is study</w:t>
      </w:r>
      <w:r w:rsidRPr="008F6380">
        <w:rPr>
          <w:rFonts w:eastAsiaTheme="minorEastAsia" w:hint="eastAsia"/>
        </w:rPr>
        <w:t>ing</w:t>
      </w:r>
      <w:r w:rsidRPr="008F6380">
        <w:t xml:space="preserve"> on the security aspects of </w:t>
      </w:r>
      <w:r w:rsidRPr="008F6380">
        <w:rPr>
          <w:rFonts w:eastAsiaTheme="minorEastAsia" w:hint="eastAsia"/>
        </w:rPr>
        <w:t>e</w:t>
      </w:r>
      <w:r w:rsidRPr="008F6380">
        <w:t xml:space="preserve">nhancement for 5G </w:t>
      </w:r>
      <w:r w:rsidRPr="008F6380">
        <w:rPr>
          <w:rFonts w:eastAsiaTheme="minorEastAsia" w:hint="eastAsia"/>
        </w:rPr>
        <w:t>s</w:t>
      </w:r>
      <w:r w:rsidRPr="008F6380">
        <w:t xml:space="preserve">atellite </w:t>
      </w:r>
      <w:r w:rsidRPr="008F6380">
        <w:rPr>
          <w:rFonts w:eastAsiaTheme="minorEastAsia" w:hint="eastAsia"/>
        </w:rPr>
        <w:t>a</w:t>
      </w:r>
      <w:r w:rsidRPr="008F6380">
        <w:t>ccess in 5GS</w:t>
      </w:r>
      <w:r w:rsidRPr="008F6380">
        <w:rPr>
          <w:rFonts w:eastAsiaTheme="minorEastAsia" w:hint="eastAsia"/>
        </w:rPr>
        <w:t xml:space="preserve"> Phase 3</w:t>
      </w:r>
      <w:r w:rsidR="00650C9E" w:rsidRPr="008F6380">
        <w:rPr>
          <w:rFonts w:eastAsiaTheme="minorEastAsia" w:hint="eastAsia"/>
        </w:rPr>
        <w:t>(</w:t>
      </w:r>
      <w:r w:rsidR="00650C9E" w:rsidRPr="008F6380">
        <w:t>unique ID 10</w:t>
      </w:r>
      <w:r w:rsidR="00650C9E" w:rsidRPr="008F6380">
        <w:rPr>
          <w:rFonts w:eastAsiaTheme="minorEastAsia" w:hint="eastAsia"/>
        </w:rPr>
        <w:t xml:space="preserve">20044) </w:t>
      </w:r>
      <w:r w:rsidR="00650C9E" w:rsidRPr="008F6380">
        <w:rPr>
          <w:iCs/>
        </w:rPr>
        <w:t>in TR</w:t>
      </w:r>
      <w:r w:rsidR="00240461" w:rsidRPr="008F6380">
        <w:t> </w:t>
      </w:r>
      <w:r w:rsidR="00650C9E" w:rsidRPr="008F6380">
        <w:rPr>
          <w:rFonts w:eastAsiaTheme="minorEastAsia" w:hint="eastAsia"/>
          <w:iCs/>
        </w:rPr>
        <w:t>3</w:t>
      </w:r>
      <w:r w:rsidR="00650C9E" w:rsidRPr="008F6380">
        <w:rPr>
          <w:iCs/>
        </w:rPr>
        <w:t>3.</w:t>
      </w:r>
      <w:r w:rsidR="00650C9E" w:rsidRPr="008F6380">
        <w:rPr>
          <w:rFonts w:hint="eastAsia"/>
          <w:iCs/>
        </w:rPr>
        <w:t>700-</w:t>
      </w:r>
      <w:r w:rsidR="00650C9E" w:rsidRPr="008F6380">
        <w:rPr>
          <w:rFonts w:eastAsiaTheme="minorEastAsia" w:hint="eastAsia"/>
          <w:iCs/>
        </w:rPr>
        <w:t>29.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04B09007" w14:textId="1D178557" w:rsidR="00216776" w:rsidRPr="008F6380" w:rsidRDefault="00054A51" w:rsidP="000F79AD">
      <w:pPr>
        <w:rPr>
          <w:rFonts w:eastAsiaTheme="minorEastAsia"/>
          <w:iCs/>
        </w:rPr>
      </w:pPr>
      <w:r w:rsidRPr="008F6380">
        <w:rPr>
          <w:rFonts w:eastAsiaTheme="minorEastAsia" w:hint="eastAsia"/>
        </w:rPr>
        <w:lastRenderedPageBreak/>
        <w:t xml:space="preserve">Key Issue 2 is only supported by </w:t>
      </w:r>
      <w:r w:rsidRPr="008F6380">
        <w:t>EPS</w:t>
      </w:r>
      <w:r w:rsidRPr="008F6380">
        <w:rPr>
          <w:rFonts w:eastAsiaTheme="minorEastAsia" w:hint="eastAsia"/>
        </w:rPr>
        <w:t xml:space="preserve"> and</w:t>
      </w:r>
      <w:r w:rsidRPr="008F6380">
        <w:rPr>
          <w:rFonts w:hint="eastAsia"/>
        </w:rPr>
        <w:t xml:space="preserve"> support</w:t>
      </w:r>
      <w:r w:rsidRPr="008F6380">
        <w:rPr>
          <w:rFonts w:eastAsiaTheme="minorEastAsia" w:hint="eastAsia"/>
        </w:rPr>
        <w:t>s</w:t>
      </w:r>
      <w:r w:rsidRPr="008F6380">
        <w:rPr>
          <w:rFonts w:hint="eastAsia"/>
          <w:iCs/>
        </w:rPr>
        <w:t xml:space="preserve"> t</w:t>
      </w:r>
      <w:r w:rsidRPr="008F6380">
        <w:rPr>
          <w:iCs/>
        </w:rPr>
        <w:t>wo architectures</w:t>
      </w:r>
      <w:r w:rsidRPr="008F6380">
        <w:rPr>
          <w:rFonts w:eastAsiaTheme="minorEastAsia" w:hint="eastAsia"/>
        </w:rPr>
        <w:t xml:space="preserve"> a</w:t>
      </w:r>
      <w:r w:rsidRPr="008F6380">
        <w:t xml:space="preserve">ccording to the </w:t>
      </w:r>
      <w:r w:rsidRPr="008F6380">
        <w:rPr>
          <w:rFonts w:hint="eastAsia"/>
        </w:rPr>
        <w:t>conclusion</w:t>
      </w:r>
      <w:r w:rsidRPr="008F6380">
        <w:t xml:space="preserve"> of SA2</w:t>
      </w:r>
      <w:r w:rsidRPr="008F6380">
        <w:rPr>
          <w:rFonts w:eastAsiaTheme="minorEastAsia" w:hint="eastAsia"/>
          <w:iCs/>
        </w:rPr>
        <w:t>, i.e.</w:t>
      </w:r>
      <w:r w:rsidRPr="008F6380">
        <w:rPr>
          <w:iCs/>
        </w:rPr>
        <w:t xml:space="preserve"> "a full CN on</w:t>
      </w:r>
      <w:r w:rsidRPr="008F6380">
        <w:rPr>
          <w:rFonts w:hint="eastAsia"/>
          <w:iCs/>
        </w:rPr>
        <w:t>-</w:t>
      </w:r>
      <w:r w:rsidRPr="008F6380">
        <w:rPr>
          <w:iCs/>
        </w:rPr>
        <w:t xml:space="preserve">board the satellite" </w:t>
      </w:r>
      <w:r w:rsidRPr="008F6380">
        <w:rPr>
          <w:rFonts w:hint="eastAsia"/>
          <w:iCs/>
        </w:rPr>
        <w:t>and</w:t>
      </w:r>
      <w:r w:rsidRPr="008F6380">
        <w:rPr>
          <w:iCs/>
        </w:rPr>
        <w:t xml:space="preserve"> "Split MME architecture"</w:t>
      </w:r>
      <w:r w:rsidRPr="008F6380">
        <w:rPr>
          <w:rFonts w:hint="eastAsia"/>
          <w:iCs/>
        </w:rPr>
        <w:t>.</w:t>
      </w:r>
    </w:p>
    <w:p w14:paraId="2A631773" w14:textId="34B56936" w:rsidR="00054A51" w:rsidRPr="008F6380" w:rsidRDefault="00054A51" w:rsidP="000F79AD">
      <w:pPr>
        <w:rPr>
          <w:rFonts w:eastAsiaTheme="minorEastAsia"/>
        </w:rPr>
      </w:pPr>
      <w:r w:rsidRPr="008F6380">
        <w:rPr>
          <w:rFonts w:eastAsiaTheme="minorEastAsia" w:hint="eastAsia"/>
        </w:rPr>
        <w:t>Key Issue 3 is only supported by 5G</w:t>
      </w:r>
      <w:r w:rsidRPr="008F6380">
        <w:t>S</w:t>
      </w:r>
      <w:r w:rsidRPr="008F6380">
        <w:rPr>
          <w:rFonts w:eastAsiaTheme="minorEastAsia" w:hint="eastAsia"/>
        </w:rPr>
        <w:t xml:space="preserve"> </w:t>
      </w:r>
      <w:r w:rsidRPr="008F6380">
        <w:rPr>
          <w:rFonts w:hint="eastAsia"/>
        </w:rPr>
        <w:t>in non-roaming case</w:t>
      </w:r>
      <w:r w:rsidR="00E45F0D" w:rsidRPr="008F6380">
        <w:rPr>
          <w:rFonts w:eastAsiaTheme="minorEastAsia" w:hint="eastAsia"/>
        </w:rPr>
        <w:t>, and a</w:t>
      </w:r>
      <w:r w:rsidR="00E45F0D" w:rsidRPr="008F6380">
        <w:t>rchitectural enhancement to support use of UPF or use of UPF and IMS AGW onboard the satellite</w:t>
      </w:r>
      <w:r w:rsidR="00E45F0D" w:rsidRPr="008F6380">
        <w:rPr>
          <w:rFonts w:eastAsiaTheme="minorEastAsia" w:hint="eastAsia"/>
        </w:rPr>
        <w:t xml:space="preserve"> is based on </w:t>
      </w:r>
      <w:r w:rsidR="00E45F0D" w:rsidRPr="008F6380">
        <w:rPr>
          <w:iCs/>
        </w:rPr>
        <w:t>SA3-LI feedback</w:t>
      </w:r>
      <w:r w:rsidR="00E45F0D" w:rsidRPr="008F6380">
        <w:rPr>
          <w:rFonts w:eastAsiaTheme="minorEastAsia" w:hint="eastAsia"/>
          <w:iCs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0A9EAC9C" w:rsidR="00D27201" w:rsidRPr="008F6380" w:rsidRDefault="000438FF" w:rsidP="009B245B">
      <w:pPr>
        <w:rPr>
          <w:rFonts w:eastAsiaTheme="minorEastAsia"/>
        </w:rPr>
      </w:pPr>
      <w:bookmarkStart w:id="3" w:name="OLE_LINK2"/>
      <w:bookmarkStart w:id="4" w:name="OLE_LINK13"/>
      <w:r w:rsidRPr="008F6380">
        <w:rPr>
          <w:rFonts w:eastAsiaTheme="minorEastAsia" w:hint="eastAsia"/>
        </w:rPr>
        <w:t>For</w:t>
      </w:r>
      <w:bookmarkEnd w:id="3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149AF995" w14:textId="732BBD75" w:rsidR="000F4B40" w:rsidRPr="008F6380" w:rsidRDefault="00A65E18" w:rsidP="00865969">
      <w:pPr>
        <w:pStyle w:val="B1"/>
      </w:pPr>
      <w:r w:rsidRPr="008F6380">
        <w:rPr>
          <w:rFonts w:eastAsiaTheme="minorEastAsia" w:hint="eastAsia"/>
        </w:rPr>
        <w:t>a)</w:t>
      </w:r>
      <w:r w:rsidR="000F4B40" w:rsidRPr="008F6380">
        <w:tab/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0F4B40" w:rsidRPr="008F6380">
        <w:t>UE indication of support for S&amp;F operation in attach request or TAU request message;</w:t>
      </w:r>
    </w:p>
    <w:p w14:paraId="26B164C6" w14:textId="52DF2100" w:rsidR="00865969" w:rsidRPr="008F6380" w:rsidRDefault="00A65E18" w:rsidP="00865969">
      <w:pPr>
        <w:pStyle w:val="B1"/>
      </w:pPr>
      <w:r w:rsidRPr="008F6380">
        <w:rPr>
          <w:rFonts w:eastAsiaTheme="minorEastAsia" w:hint="eastAsia"/>
        </w:rPr>
        <w:t>b)</w:t>
      </w:r>
      <w:r w:rsidR="000A5E31" w:rsidRPr="008F6380">
        <w:tab/>
      </w:r>
      <w:r w:rsidR="00FA72C6" w:rsidRPr="008F6380">
        <w:t>potential</w:t>
      </w:r>
      <w:r w:rsidR="009829B3" w:rsidRPr="008F6380">
        <w:t xml:space="preserve"> </w:t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865969" w:rsidRPr="008F6380">
        <w:t>a new EMM cause(s) in attach reject or TAU reject message if the attach or TAU procedure cannot be completed due to S&amp;F operation.</w:t>
      </w:r>
    </w:p>
    <w:p w14:paraId="715DCE1D" w14:textId="04509A31" w:rsidR="00197A70" w:rsidRPr="008F6380" w:rsidRDefault="00197A70" w:rsidP="00197A7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Pr="008F6380">
        <w:rPr>
          <w:rFonts w:eastAsiaTheme="minorEastAsia"/>
        </w:rPr>
        <w:tab/>
      </w:r>
      <w:r w:rsidR="009A6A6E" w:rsidRPr="008F6380">
        <w:rPr>
          <w:rFonts w:eastAsiaTheme="minorEastAsia"/>
        </w:rPr>
        <w:t xml:space="preserve">potential </w:t>
      </w:r>
      <w:r w:rsidR="00FA72C6" w:rsidRPr="008F6380">
        <w:rPr>
          <w:lang w:eastAsia="ko-KR"/>
        </w:rPr>
        <w:t>support</w:t>
      </w:r>
      <w:r w:rsidR="00FA72C6" w:rsidRPr="008F6380">
        <w:rPr>
          <w:rFonts w:eastAsiaTheme="minorEastAsia"/>
        </w:rPr>
        <w:t xml:space="preserve"> </w:t>
      </w:r>
      <w:r w:rsidRPr="008F6380">
        <w:rPr>
          <w:rFonts w:eastAsiaTheme="minorEastAsia"/>
        </w:rPr>
        <w:t xml:space="preserve">timers and satellite list </w:t>
      </w:r>
      <w:r w:rsidRPr="008F6380">
        <w:rPr>
          <w:rFonts w:eastAsiaTheme="minorEastAsia" w:hint="eastAsia"/>
        </w:rPr>
        <w:t>provided</w:t>
      </w:r>
      <w:r w:rsidRPr="008F6380">
        <w:rPr>
          <w:rFonts w:eastAsiaTheme="minorEastAsia"/>
        </w:rPr>
        <w:t xml:space="preserve"> by the MME (both in case of split MME or full CN onboard) to:</w:t>
      </w:r>
    </w:p>
    <w:p w14:paraId="36B92380" w14:textId="1908A52F" w:rsidR="00197A70" w:rsidRPr="008F6380" w:rsidRDefault="00197A70" w:rsidP="00197A70">
      <w:pPr>
        <w:pStyle w:val="B2"/>
      </w:pPr>
      <w:r w:rsidRPr="008F6380">
        <w:rPr>
          <w:rFonts w:eastAsiaTheme="minorEastAsia" w:hint="eastAsia"/>
        </w:rPr>
        <w:t>1)</w:t>
      </w:r>
      <w:r w:rsidRPr="008F6380">
        <w:rPr>
          <w:rFonts w:eastAsiaTheme="minorEastAsia"/>
        </w:rPr>
        <w:tab/>
      </w:r>
      <w:r w:rsidRPr="008F6380">
        <w:t>facilitate the completion of Attach or TAU procedure when these procedures cannot be completed and provide any potential back-off timers needed for the UE to wait before reattempting.</w:t>
      </w:r>
    </w:p>
    <w:p w14:paraId="7793ADCE" w14:textId="4007C275" w:rsidR="00197A70" w:rsidRPr="008F6380" w:rsidRDefault="00197A70" w:rsidP="00197A70">
      <w:pPr>
        <w:pStyle w:val="B2"/>
        <w:rPr>
          <w:i/>
        </w:rPr>
      </w:pPr>
      <w:r w:rsidRPr="008F6380">
        <w:rPr>
          <w:rFonts w:eastAsiaTheme="minorEastAsia" w:hint="eastAsia"/>
        </w:rPr>
        <w:t>2)</w:t>
      </w:r>
      <w:r w:rsidRPr="008F6380">
        <w:rPr>
          <w:rFonts w:eastAsiaTheme="minorEastAsia"/>
        </w:rPr>
        <w:tab/>
      </w:r>
      <w:r w:rsidRPr="008F6380">
        <w:t>allow the UE to determine which satellites to use for MO/MT data/signaling transfer with the CN.</w:t>
      </w:r>
    </w:p>
    <w:p w14:paraId="307ACA3A" w14:textId="23380226" w:rsidR="00BE043F" w:rsidRPr="008F6380" w:rsidRDefault="00197A70" w:rsidP="00865969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d</w:t>
      </w:r>
      <w:r w:rsidR="00A65E18" w:rsidRPr="008F6380">
        <w:rPr>
          <w:rFonts w:eastAsiaTheme="minorEastAsia" w:hint="eastAsia"/>
        </w:rPr>
        <w:t>)</w:t>
      </w:r>
      <w:r w:rsidR="000A5E31" w:rsidRPr="008F6380">
        <w:tab/>
      </w:r>
      <w:bookmarkStart w:id="5" w:name="OLE_LINK9"/>
      <w:r w:rsidR="00210E86" w:rsidRPr="008F6380">
        <w:rPr>
          <w:rFonts w:eastAsiaTheme="minorEastAsia"/>
        </w:rPr>
        <w:t>potential</w:t>
      </w:r>
      <w:r w:rsidR="00210E86" w:rsidRPr="008F6380">
        <w:t xml:space="preserve"> </w:t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7418ED" w:rsidRPr="008F6380">
        <w:t>the</w:t>
      </w:r>
      <w:r w:rsidR="007418ED" w:rsidRPr="008F6380">
        <w:rPr>
          <w:rFonts w:hint="eastAsia"/>
        </w:rPr>
        <w:t xml:space="preserve"> </w:t>
      </w:r>
      <w:r w:rsidR="00BE043F" w:rsidRPr="008F6380">
        <w:t>estimated delivery time</w:t>
      </w:r>
      <w:bookmarkEnd w:id="5"/>
      <w:r w:rsidR="000A5E31" w:rsidRPr="008F6380">
        <w:t xml:space="preserve"> </w:t>
      </w:r>
      <w:r w:rsidR="00F90493" w:rsidRPr="008F6380">
        <w:rPr>
          <w:rFonts w:hint="eastAsia"/>
        </w:rPr>
        <w:t>provided</w:t>
      </w:r>
      <w:r w:rsidR="00F90493" w:rsidRPr="008F6380">
        <w:t xml:space="preserve"> </w:t>
      </w:r>
      <w:r w:rsidR="000A5E31" w:rsidRPr="008F6380">
        <w:t xml:space="preserve">by </w:t>
      </w:r>
      <w:r w:rsidR="00F90493" w:rsidRPr="008F6380">
        <w:rPr>
          <w:rFonts w:hint="eastAsia"/>
        </w:rPr>
        <w:t xml:space="preserve">the </w:t>
      </w:r>
      <w:r w:rsidR="000A5E31" w:rsidRPr="008F6380">
        <w:t>MME</w:t>
      </w:r>
      <w:r w:rsidR="00A56E31" w:rsidRPr="008F6380">
        <w:t xml:space="preserve"> in attach accept or TAU accept or service accept message to indicate to UE the estimated time to deliver data</w:t>
      </w:r>
      <w:r w:rsidR="00A22F0E" w:rsidRPr="008F6380">
        <w:rPr>
          <w:rFonts w:hint="eastAsia"/>
        </w:rPr>
        <w:t>.</w:t>
      </w:r>
    </w:p>
    <w:p w14:paraId="5DB0C461" w14:textId="357D5D1F" w:rsidR="00A65E18" w:rsidRPr="008F6380" w:rsidRDefault="005C0FFC" w:rsidP="00865969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e)</w:t>
      </w:r>
      <w:r w:rsidRPr="008F6380">
        <w:tab/>
      </w:r>
      <w:r w:rsidR="00214F6D" w:rsidRPr="008F6380">
        <w:rPr>
          <w:rFonts w:eastAsiaTheme="minorEastAsia"/>
        </w:rPr>
        <w:t>potential</w:t>
      </w:r>
      <w:r w:rsidR="00214F6D" w:rsidRPr="008F6380">
        <w:rPr>
          <w:rFonts w:eastAsiaTheme="minorEastAsia" w:hint="eastAsia"/>
        </w:rPr>
        <w:t xml:space="preserve"> update the c</w:t>
      </w:r>
      <w:r w:rsidR="00214F6D" w:rsidRPr="008F6380">
        <w:rPr>
          <w:iCs/>
        </w:rPr>
        <w:t>orresponding AT commands</w:t>
      </w:r>
      <w:r w:rsidR="00214F6D"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4"/>
    <w:p w14:paraId="0CDEA938" w14:textId="283A4EF0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6" w:name="OLE_LINK6"/>
      <w:r w:rsidR="007A6071" w:rsidRPr="008F6380">
        <w:rPr>
          <w:rFonts w:eastAsiaTheme="minorEastAsia"/>
        </w:rPr>
        <w:t>UE-Satellite-UE communication</w:t>
      </w:r>
      <w:bookmarkEnd w:id="6"/>
      <w:r w:rsidR="007A6071" w:rsidRPr="008F6380">
        <w:rPr>
          <w:rFonts w:eastAsiaTheme="minorEastAsia" w:hint="eastAsia"/>
        </w:rPr>
        <w:t xml:space="preserve"> in 5GS:</w:t>
      </w:r>
    </w:p>
    <w:p w14:paraId="428DF120" w14:textId="6EBCE7A2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r w:rsidR="00FA72C6" w:rsidRPr="008F6380">
        <w:rPr>
          <w:rFonts w:eastAsiaTheme="minorEastAsia"/>
        </w:rPr>
        <w:t>potential</w:t>
      </w:r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r w:rsidR="00706745" w:rsidRPr="008F6380">
        <w:rPr>
          <w:rFonts w:hint="eastAsia"/>
        </w:rPr>
        <w:t xml:space="preserve">the </w:t>
      </w:r>
      <w:r w:rsidR="00706745" w:rsidRPr="008F6380">
        <w:t xml:space="preserve">AGW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77ECC96E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695F5FF1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54087827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7" w:name="OLE_LINK7"/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8" w:name="OLE_LINK1"/>
      <w:r w:rsidR="003E336C" w:rsidRPr="008F6380">
        <w:rPr>
          <w:rFonts w:eastAsiaTheme="minorEastAsia"/>
        </w:rPr>
        <w:t>satellite ID delivery</w:t>
      </w:r>
      <w:r w:rsidR="005F7E99" w:rsidRPr="008F6380">
        <w:rPr>
          <w:rFonts w:eastAsiaTheme="minorEastAsia"/>
          <w:bCs/>
        </w:rPr>
        <w:t xml:space="preserve"> for UE-SAT-UE communication</w:t>
      </w:r>
      <w:bookmarkEnd w:id="7"/>
      <w:r w:rsidR="003E336C" w:rsidRPr="008F6380">
        <w:rPr>
          <w:rFonts w:eastAsiaTheme="minorEastAsia"/>
        </w:rPr>
        <w:t>.</w:t>
      </w:r>
      <w:bookmarkEnd w:id="8"/>
    </w:p>
    <w:p w14:paraId="1CF872D7" w14:textId="7987EBA6" w:rsidR="00302D20" w:rsidRPr="008F6380" w:rsidRDefault="00A65E18" w:rsidP="00A65E18">
      <w:pPr>
        <w:pStyle w:val="B1"/>
        <w:ind w:left="284" w:firstLine="0"/>
        <w:rPr>
          <w:rFonts w:eastAsiaTheme="minorEastAsia"/>
        </w:rPr>
      </w:pPr>
      <w:r w:rsidRPr="008F6380">
        <w:rPr>
          <w:rFonts w:eastAsiaTheme="minorEastAsia" w:hint="eastAsia"/>
        </w:rPr>
        <w:t>b)</w:t>
      </w:r>
      <w:r w:rsidR="009B245B" w:rsidRPr="008F6380">
        <w:rPr>
          <w:rFonts w:eastAsiaTheme="minorEastAsia"/>
        </w:rPr>
        <w:tab/>
      </w:r>
      <w:r w:rsidR="009B245B" w:rsidRPr="008F6380">
        <w:rPr>
          <w:rFonts w:eastAsiaTheme="minorEastAsia" w:hint="eastAsia"/>
        </w:rPr>
        <w:t>p</w:t>
      </w:r>
      <w:r w:rsidR="00302D20" w:rsidRPr="008F6380">
        <w:rPr>
          <w:rFonts w:eastAsiaTheme="minorEastAsia"/>
        </w:rPr>
        <w:t>otential update PCF services 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to support tunnel setup between UPFs for UE-SAT-UE communication.</w:t>
      </w:r>
    </w:p>
    <w:p w14:paraId="7E33ACDD" w14:textId="5FF3133E" w:rsidR="006F2A31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="006F2A31" w:rsidRPr="008F6380">
        <w:rPr>
          <w:rFonts w:eastAsiaTheme="minorEastAsia"/>
        </w:rPr>
        <w:tab/>
      </w:r>
      <w:r w:rsidR="009B245B" w:rsidRPr="008F6380">
        <w:rPr>
          <w:rFonts w:eastAsiaTheme="minorEastAsia" w:hint="eastAsia"/>
        </w:rPr>
        <w:t>p</w:t>
      </w:r>
      <w:r w:rsidR="006F2A31" w:rsidRPr="008F6380">
        <w:rPr>
          <w:rFonts w:eastAsiaTheme="minorEastAsia"/>
        </w:rPr>
        <w:t xml:space="preserve">otential update </w:t>
      </w:r>
      <w:r w:rsidR="005E0134" w:rsidRPr="008F6380">
        <w:rPr>
          <w:rFonts w:eastAsiaTheme="minorEastAsia"/>
        </w:rPr>
        <w:t>PCF services and Rx</w:t>
      </w:r>
      <w:r w:rsidR="005E0134" w:rsidRPr="008F6380">
        <w:rPr>
          <w:rFonts w:eastAsiaTheme="minorEastAsia" w:hint="eastAsia"/>
        </w:rPr>
        <w:t>/N5</w:t>
      </w:r>
      <w:r w:rsidR="006F2A31" w:rsidRPr="008F6380">
        <w:rPr>
          <w:rFonts w:eastAsiaTheme="minorEastAsia"/>
        </w:rPr>
        <w:t xml:space="preserve"> interface to support fallback UE-SAT-UE communication to the ground.</w:t>
      </w:r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lastRenderedPageBreak/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r w:rsidR="00C77F17" w:rsidRPr="008F6380">
        <w:rPr>
          <w:rFonts w:eastAsiaTheme="minorEastAsia" w:hint="eastAsia"/>
        </w:rPr>
        <w:t>p</w:t>
      </w:r>
      <w:r w:rsidR="001B45AE" w:rsidRPr="008F6380">
        <w:t xml:space="preserve">otential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05C44E42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to </w:t>
      </w:r>
      <w:r w:rsidR="00B065C9" w:rsidRPr="008F6380">
        <w:rPr>
          <w:rFonts w:eastAsiaTheme="minorEastAsia"/>
        </w:rPr>
        <w:t>support satellite ID delivery</w:t>
      </w:r>
      <w:r w:rsidR="007777FE" w:rsidRPr="008F6380">
        <w:rPr>
          <w:rFonts w:eastAsiaTheme="minorEastAsia"/>
          <w:bCs/>
        </w:rPr>
        <w:t xml:space="preserve"> for UE-SAT-UE communication</w:t>
      </w:r>
      <w:r w:rsidR="007777FE" w:rsidRPr="008F6380" w:rsidDel="00B065C9">
        <w:rPr>
          <w:rFonts w:eastAsiaTheme="minorEastAsia" w:hint="eastAsia"/>
          <w:bCs/>
        </w:rPr>
        <w:t xml:space="preserve"> </w:t>
      </w:r>
      <w:r w:rsidR="005350AB" w:rsidRPr="008F6380">
        <w:rPr>
          <w:rFonts w:eastAsiaTheme="minorEastAsia" w:hint="eastAsia"/>
          <w:bCs/>
        </w:rPr>
        <w:t>.</w:t>
      </w:r>
    </w:p>
    <w:p w14:paraId="7CDBAE32" w14:textId="1F213C8F" w:rsidR="00302D20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="00C77F17" w:rsidRPr="008F6380">
        <w:rPr>
          <w:rFonts w:eastAsiaTheme="minorEastAsia"/>
        </w:rPr>
        <w:tab/>
      </w:r>
      <w:r w:rsidR="00C77F17" w:rsidRPr="008F6380">
        <w:rPr>
          <w:rFonts w:eastAsiaTheme="minorEastAsia" w:hint="eastAsia"/>
        </w:rPr>
        <w:t>p</w:t>
      </w:r>
      <w:r w:rsidR="00302D20" w:rsidRPr="008F6380">
        <w:rPr>
          <w:rFonts w:eastAsiaTheme="minorEastAsia"/>
        </w:rPr>
        <w:t>otential update SMF service and N4 interface to support tunnel</w:t>
      </w:r>
      <w:r w:rsidR="00D63AEF" w:rsidRPr="008F6380">
        <w:rPr>
          <w:rFonts w:eastAsiaTheme="minorEastAsia" w:hint="eastAsia"/>
        </w:rPr>
        <w:t xml:space="preserve"> (e.g., an IP over IP tunnel over N6)</w:t>
      </w:r>
      <w:r w:rsidR="00302D20" w:rsidRPr="008F6380">
        <w:rPr>
          <w:rFonts w:eastAsiaTheme="minorEastAsia"/>
        </w:rPr>
        <w:t xml:space="preserve"> setup between UPFs</w:t>
      </w:r>
      <w:r w:rsidR="007777FE" w:rsidRPr="008F6380">
        <w:rPr>
          <w:rFonts w:eastAsiaTheme="minorEastAsia"/>
        </w:rPr>
        <w:t xml:space="preserve"> </w:t>
      </w:r>
      <w:r w:rsidR="007777FE" w:rsidRPr="008F6380">
        <w:rPr>
          <w:rFonts w:eastAsiaTheme="minorEastAsia"/>
          <w:bCs/>
        </w:rPr>
        <w:t>for UE-SAT-UE communication</w:t>
      </w:r>
      <w:r w:rsidR="00302D20" w:rsidRPr="008F6380">
        <w:rPr>
          <w:rFonts w:eastAsiaTheme="minorEastAsia"/>
        </w:rPr>
        <w:t>.</w:t>
      </w:r>
    </w:p>
    <w:p w14:paraId="6CCD5AF7" w14:textId="3365A67C" w:rsidR="00302D20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d)</w:t>
      </w:r>
      <w:r w:rsidR="006F2A31" w:rsidRPr="008F6380">
        <w:rPr>
          <w:rFonts w:eastAsiaTheme="minorEastAsia"/>
        </w:rPr>
        <w:tab/>
      </w:r>
      <w:r w:rsidR="00C77F17" w:rsidRPr="008F6380">
        <w:rPr>
          <w:rFonts w:eastAsiaTheme="minorEastAsia" w:hint="eastAsia"/>
        </w:rPr>
        <w:t>p</w:t>
      </w:r>
      <w:r w:rsidR="006F2A31" w:rsidRPr="008F6380">
        <w:rPr>
          <w:rFonts w:eastAsiaTheme="minorEastAsia"/>
        </w:rPr>
        <w:t>otential update SMF services and N4 interface to support fallback UE-SAT-UE communication to the ground.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6D3B2F" w:rsidR="00617E2B" w:rsidRPr="008F6380" w:rsidRDefault="00E60BED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rFonts w:hint="eastAsia"/>
              </w:rPr>
              <w:t>pdate</w:t>
            </w:r>
            <w:r w:rsidRPr="008F6380">
              <w:rPr>
                <w:rFonts w:hint="eastAsia"/>
                <w:iCs/>
              </w:rPr>
              <w:t xml:space="preserve"> to</w:t>
            </w:r>
            <w:r w:rsidRPr="008F6380">
              <w:rPr>
                <w:rFonts w:eastAsiaTheme="minorEastAsia" w:hint="eastAsia"/>
              </w:rPr>
              <w:t xml:space="preserve"> p</w:t>
            </w:r>
            <w:r w:rsidR="00AA6353" w:rsidRPr="008F6380">
              <w:rPr>
                <w:rFonts w:eastAsiaTheme="minorEastAsia" w:hint="eastAsia"/>
              </w:rPr>
              <w:t>rocedures for supporting</w:t>
            </w:r>
            <w:r w:rsidR="00AA6353" w:rsidRPr="008F6380">
              <w:t xml:space="preserve"> </w:t>
            </w:r>
            <w:r w:rsidR="00AA6353" w:rsidRPr="008F6380">
              <w:rPr>
                <w:rFonts w:eastAsiaTheme="minorEastAsia" w:hint="eastAsia"/>
              </w:rPr>
              <w:t xml:space="preserve">of </w:t>
            </w:r>
            <w:r w:rsidR="00AA6353" w:rsidRPr="008F6380">
              <w:t>Store and Forward satellite operation</w:t>
            </w:r>
            <w:r w:rsidR="00AA6353" w:rsidRPr="008F6380">
              <w:rPr>
                <w:rFonts w:eastAsiaTheme="minorEastAsia" w:hint="eastAsia"/>
              </w:rPr>
              <w:t xml:space="preserve"> in EPS</w:t>
            </w:r>
            <w:r w:rsidR="001004CF" w:rsidRPr="008F6380">
              <w:rPr>
                <w:rFonts w:eastAsiaTheme="minorEastAsia" w:hint="eastAsia"/>
              </w:rPr>
              <w:t>, including n</w:t>
            </w:r>
            <w:r w:rsidR="001004CF" w:rsidRPr="008F6380">
              <w:t xml:space="preserve">egotiation of “S&amp;F </w:t>
            </w:r>
            <w:r w:rsidR="00B44E4C" w:rsidRPr="008F6380">
              <w:t>operation</w:t>
            </w:r>
            <w:r w:rsidR="001004CF" w:rsidRPr="008F6380">
              <w:t xml:space="preserve">” parameters between the UE and the </w:t>
            </w:r>
            <w:r w:rsidR="001004CF" w:rsidRPr="008F6380">
              <w:rPr>
                <w:rFonts w:hint="eastAsia"/>
              </w:rPr>
              <w:t>MME</w:t>
            </w:r>
            <w:r w:rsidR="001004CF" w:rsidRPr="008F6380">
              <w:rPr>
                <w:rFonts w:eastAsiaTheme="minorEastAsia" w:hint="eastAsia"/>
              </w:rPr>
              <w:t xml:space="preserve"> and </w:t>
            </w:r>
            <w:r w:rsidR="00B44E4C" w:rsidRPr="008F6380">
              <w:rPr>
                <w:rFonts w:eastAsiaTheme="minorEastAsia"/>
              </w:rPr>
              <w:t>potentially</w:t>
            </w:r>
            <w:r w:rsidR="00B44E4C" w:rsidRPr="008F6380">
              <w:rPr>
                <w:rFonts w:hint="eastAsia"/>
              </w:rPr>
              <w:t xml:space="preserve"> </w:t>
            </w:r>
            <w:r w:rsidR="001004CF" w:rsidRPr="008F6380">
              <w:rPr>
                <w:rFonts w:hint="eastAsia"/>
              </w:rPr>
              <w:t xml:space="preserve">new </w:t>
            </w:r>
            <w:r w:rsidR="00E45F0D" w:rsidRPr="008F6380">
              <w:t>EMM cause(s)</w:t>
            </w:r>
            <w:r w:rsidR="00E45F0D" w:rsidRPr="008F6380">
              <w:rPr>
                <w:rFonts w:eastAsiaTheme="minorEastAsia" w:hint="eastAsia"/>
              </w:rPr>
              <w:t xml:space="preserve"> </w:t>
            </w:r>
            <w:r w:rsidR="00E45F0D" w:rsidRPr="008F6380">
              <w:t>in attach reject or TAU reject message</w:t>
            </w:r>
            <w:r w:rsidR="00156864"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1BF92E5" w:rsidR="002E7D3C" w:rsidRPr="008F6380" w:rsidRDefault="004B3D0B" w:rsidP="004E4F69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Corresponding 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F01D6A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4" w14:textId="6C2E91DD" w:rsidR="00214F6D" w:rsidRPr="008F6380" w:rsidRDefault="007B3FF6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="00214F6D" w:rsidRPr="008F6380">
              <w:t>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6C4" w14:textId="1AD5AA09" w:rsidR="00214F6D" w:rsidRPr="008F6380" w:rsidRDefault="00214F6D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PCC on Rx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69E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D7C8296" w14:textId="21A1B457" w:rsidR="00214F6D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EC0" w14:textId="2D361134" w:rsidR="00214F6D" w:rsidRPr="008F6380" w:rsidRDefault="00214F6D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4C8A85E4" w:rsidR="00DE747A" w:rsidRPr="008F6380" w:rsidRDefault="0012146A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="00D63AEF" w:rsidRPr="008F6380">
              <w:rPr>
                <w:sz w:val="22"/>
                <w:szCs w:val="22"/>
              </w:rPr>
              <w:t>potential</w:t>
            </w:r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r w:rsidR="00D63AEF" w:rsidRPr="008F6380">
              <w:rPr>
                <w:sz w:val="22"/>
                <w:szCs w:val="22"/>
              </w:rPr>
              <w:t>potential</w:t>
            </w:r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0B2CB973" w:rsidR="00DE747A" w:rsidRPr="008F6380" w:rsidRDefault="007C2905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bookmarkStart w:id="9" w:name="OLE_LINK8"/>
            <w:r w:rsidR="00D63AEF" w:rsidRPr="008F6380">
              <w:rPr>
                <w:sz w:val="22"/>
                <w:szCs w:val="22"/>
              </w:rPr>
              <w:t>potential</w:t>
            </w:r>
            <w:bookmarkEnd w:id="9"/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47466FB3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149B6970" w:rsidR="00DE747A" w:rsidRPr="008F6380" w:rsidRDefault="007C2905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="009829B3" w:rsidRPr="008F6380">
              <w:rPr>
                <w:sz w:val="22"/>
                <w:szCs w:val="22"/>
              </w:rPr>
              <w:t>potential</w:t>
            </w:r>
            <w:r w:rsidR="009829B3" w:rsidRPr="008F6380">
              <w:rPr>
                <w:rFonts w:eastAsiaTheme="minor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r w:rsidR="009829B3" w:rsidRPr="008F6380">
              <w:rPr>
                <w:sz w:val="22"/>
                <w:szCs w:val="22"/>
              </w:rPr>
              <w:t>potential</w:t>
            </w:r>
            <w:r w:rsidR="009829B3" w:rsidRPr="008F6380">
              <w:rPr>
                <w:rFonts w:eastAsiaTheme="minor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4DD314E4" w:rsidR="00D63AEF" w:rsidRPr="008F6380" w:rsidRDefault="00D63AEF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UPF tunnel setup.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lastRenderedPageBreak/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6F3239F6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Pr="008F6380">
              <w:rPr>
                <w:rFonts w:eastAsiaTheme="minorEastAsia"/>
                <w:bCs/>
              </w:rPr>
              <w:t>UPF tunnel setup, 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4EA708C7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 e.g. fallback UE-SAT-UE communication to the ground.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0C0DC662" w:rsidR="00FA65D5" w:rsidRPr="008F6380" w:rsidRDefault="00FA65D5" w:rsidP="00A93FF8">
            <w:pPr>
              <w:pStyle w:val="TAL"/>
              <w:rPr>
                <w:rFonts w:eastAsiaTheme="minorEastAsia"/>
              </w:rPr>
            </w:pP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ECE3F" w14:textId="77777777" w:rsidR="00526C02" w:rsidRDefault="00526C02">
      <w:r>
        <w:separator/>
      </w:r>
    </w:p>
  </w:endnote>
  <w:endnote w:type="continuationSeparator" w:id="0">
    <w:p w14:paraId="4422587C" w14:textId="77777777" w:rsidR="00526C02" w:rsidRDefault="0052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30BC0" w14:textId="77777777" w:rsidR="00526C02" w:rsidRDefault="00526C02">
      <w:r>
        <w:separator/>
      </w:r>
    </w:p>
  </w:footnote>
  <w:footnote w:type="continuationSeparator" w:id="0">
    <w:p w14:paraId="33C22EA0" w14:textId="77777777" w:rsidR="00526C02" w:rsidRDefault="00526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1074"/>
    <w:rsid w:val="0001220A"/>
    <w:rsid w:val="000132D1"/>
    <w:rsid w:val="00013EB0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6C02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08B"/>
    <w:rsid w:val="005A032D"/>
    <w:rsid w:val="005A08EB"/>
    <w:rsid w:val="005B07AA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C6B93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C04"/>
    <w:rsid w:val="006F5323"/>
    <w:rsid w:val="006F7F2F"/>
    <w:rsid w:val="007000B8"/>
    <w:rsid w:val="007000BC"/>
    <w:rsid w:val="00701441"/>
    <w:rsid w:val="00701E25"/>
    <w:rsid w:val="0070578C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E68"/>
    <w:rsid w:val="0075742A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EBA"/>
    <w:rsid w:val="0078034D"/>
    <w:rsid w:val="00780DEC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3A8E"/>
    <w:rsid w:val="00905BD9"/>
    <w:rsid w:val="00907A7B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0B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30D6"/>
    <w:rsid w:val="00D750F8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0BED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5F0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E95611D7-5DDE-410F-B074-2EB9F0A1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5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965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65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65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65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65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65F0"/>
    <w:pPr>
      <w:outlineLvl w:val="5"/>
    </w:pPr>
  </w:style>
  <w:style w:type="paragraph" w:styleId="Heading7">
    <w:name w:val="heading 7"/>
    <w:basedOn w:val="H6"/>
    <w:next w:val="Normal"/>
    <w:qFormat/>
    <w:rsid w:val="00F965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65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65F0"/>
    <w:pPr>
      <w:outlineLvl w:val="8"/>
    </w:pPr>
  </w:style>
  <w:style w:type="character" w:default="1" w:styleId="DefaultParagraphFont">
    <w:name w:val="Default Paragraph Font"/>
    <w:semiHidden/>
    <w:rsid w:val="00F965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5F0"/>
  </w:style>
  <w:style w:type="paragraph" w:customStyle="1" w:styleId="TAL">
    <w:name w:val="TAL"/>
    <w:basedOn w:val="Normal"/>
    <w:link w:val="TALChar"/>
    <w:rsid w:val="00F965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F965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965F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965F0"/>
    <w:pPr>
      <w:spacing w:before="180"/>
      <w:ind w:left="2693" w:hanging="2693"/>
    </w:pPr>
    <w:rPr>
      <w:b/>
    </w:rPr>
  </w:style>
  <w:style w:type="paragraph" w:styleId="TOC1">
    <w:name w:val="toc 1"/>
    <w:semiHidden/>
    <w:rsid w:val="00F965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65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965F0"/>
    <w:pPr>
      <w:ind w:left="1701" w:hanging="1701"/>
    </w:pPr>
  </w:style>
  <w:style w:type="paragraph" w:styleId="TOC4">
    <w:name w:val="toc 4"/>
    <w:basedOn w:val="TOC3"/>
    <w:semiHidden/>
    <w:rsid w:val="00F965F0"/>
    <w:pPr>
      <w:ind w:left="1418" w:hanging="1418"/>
    </w:pPr>
  </w:style>
  <w:style w:type="paragraph" w:styleId="TOC3">
    <w:name w:val="toc 3"/>
    <w:basedOn w:val="TOC2"/>
    <w:semiHidden/>
    <w:rsid w:val="00F965F0"/>
    <w:pPr>
      <w:ind w:left="1134" w:hanging="1134"/>
    </w:pPr>
  </w:style>
  <w:style w:type="paragraph" w:styleId="TOC2">
    <w:name w:val="toc 2"/>
    <w:basedOn w:val="TOC1"/>
    <w:semiHidden/>
    <w:rsid w:val="00F965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65F0"/>
    <w:pPr>
      <w:ind w:left="284"/>
    </w:pPr>
  </w:style>
  <w:style w:type="paragraph" w:styleId="Index1">
    <w:name w:val="index 1"/>
    <w:basedOn w:val="Normal"/>
    <w:semiHidden/>
    <w:rsid w:val="00F965F0"/>
    <w:pPr>
      <w:keepLines/>
      <w:spacing w:after="0"/>
    </w:pPr>
  </w:style>
  <w:style w:type="paragraph" w:customStyle="1" w:styleId="ZH">
    <w:name w:val="ZH"/>
    <w:rsid w:val="00F965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65F0"/>
    <w:pPr>
      <w:outlineLvl w:val="9"/>
    </w:pPr>
  </w:style>
  <w:style w:type="paragraph" w:styleId="ListNumber2">
    <w:name w:val="List Number 2"/>
    <w:basedOn w:val="ListNumber"/>
    <w:rsid w:val="00F965F0"/>
    <w:pPr>
      <w:ind w:left="851"/>
    </w:pPr>
  </w:style>
  <w:style w:type="character" w:styleId="FootnoteReference">
    <w:name w:val="footnote reference"/>
    <w:semiHidden/>
    <w:rsid w:val="00F965F0"/>
    <w:rPr>
      <w:b/>
      <w:position w:val="6"/>
      <w:sz w:val="16"/>
    </w:rPr>
  </w:style>
  <w:style w:type="paragraph" w:styleId="FootnoteText">
    <w:name w:val="footnote text"/>
    <w:basedOn w:val="Normal"/>
    <w:semiHidden/>
    <w:rsid w:val="00F965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965F0"/>
    <w:pPr>
      <w:jc w:val="center"/>
    </w:pPr>
  </w:style>
  <w:style w:type="paragraph" w:customStyle="1" w:styleId="TF">
    <w:name w:val="TF"/>
    <w:basedOn w:val="TH"/>
    <w:rsid w:val="00F965F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65F0"/>
    <w:pPr>
      <w:keepLines/>
      <w:ind w:left="1135" w:hanging="851"/>
    </w:pPr>
  </w:style>
  <w:style w:type="paragraph" w:styleId="TOC9">
    <w:name w:val="toc 9"/>
    <w:basedOn w:val="TOC8"/>
    <w:semiHidden/>
    <w:rsid w:val="00F965F0"/>
    <w:pPr>
      <w:ind w:left="1418" w:hanging="1418"/>
    </w:pPr>
  </w:style>
  <w:style w:type="paragraph" w:customStyle="1" w:styleId="EX">
    <w:name w:val="EX"/>
    <w:basedOn w:val="Normal"/>
    <w:rsid w:val="00F965F0"/>
    <w:pPr>
      <w:keepLines/>
      <w:ind w:left="1702" w:hanging="1418"/>
    </w:pPr>
  </w:style>
  <w:style w:type="paragraph" w:customStyle="1" w:styleId="FP">
    <w:name w:val="FP"/>
    <w:basedOn w:val="Normal"/>
    <w:rsid w:val="00F965F0"/>
    <w:pPr>
      <w:spacing w:after="0"/>
    </w:pPr>
  </w:style>
  <w:style w:type="paragraph" w:customStyle="1" w:styleId="LD">
    <w:name w:val="LD"/>
    <w:rsid w:val="00F965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65F0"/>
    <w:pPr>
      <w:spacing w:after="0"/>
    </w:pPr>
  </w:style>
  <w:style w:type="paragraph" w:customStyle="1" w:styleId="EW">
    <w:name w:val="EW"/>
    <w:basedOn w:val="EX"/>
    <w:rsid w:val="00F965F0"/>
    <w:pPr>
      <w:spacing w:after="0"/>
    </w:pPr>
  </w:style>
  <w:style w:type="paragraph" w:styleId="TOC6">
    <w:name w:val="toc 6"/>
    <w:basedOn w:val="TOC5"/>
    <w:next w:val="Normal"/>
    <w:semiHidden/>
    <w:rsid w:val="00F965F0"/>
    <w:pPr>
      <w:ind w:left="1985" w:hanging="1985"/>
    </w:pPr>
  </w:style>
  <w:style w:type="paragraph" w:styleId="TOC7">
    <w:name w:val="toc 7"/>
    <w:basedOn w:val="TOC6"/>
    <w:next w:val="Normal"/>
    <w:semiHidden/>
    <w:rsid w:val="00F965F0"/>
    <w:pPr>
      <w:ind w:left="2268" w:hanging="2268"/>
    </w:pPr>
  </w:style>
  <w:style w:type="paragraph" w:styleId="ListBullet2">
    <w:name w:val="List Bullet 2"/>
    <w:basedOn w:val="ListBullet"/>
    <w:rsid w:val="00F965F0"/>
    <w:pPr>
      <w:ind w:left="851"/>
    </w:pPr>
  </w:style>
  <w:style w:type="paragraph" w:styleId="ListBullet3">
    <w:name w:val="List Bullet 3"/>
    <w:basedOn w:val="ListBullet2"/>
    <w:rsid w:val="00F965F0"/>
    <w:pPr>
      <w:ind w:left="1135"/>
    </w:pPr>
  </w:style>
  <w:style w:type="paragraph" w:styleId="ListNumber">
    <w:name w:val="List Number"/>
    <w:basedOn w:val="List"/>
    <w:rsid w:val="00F965F0"/>
  </w:style>
  <w:style w:type="paragraph" w:customStyle="1" w:styleId="EQ">
    <w:name w:val="EQ"/>
    <w:basedOn w:val="Normal"/>
    <w:next w:val="Normal"/>
    <w:rsid w:val="00F965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65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65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6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65F0"/>
    <w:pPr>
      <w:jc w:val="right"/>
    </w:pPr>
  </w:style>
  <w:style w:type="paragraph" w:customStyle="1" w:styleId="H6">
    <w:name w:val="H6"/>
    <w:basedOn w:val="Heading5"/>
    <w:next w:val="Normal"/>
    <w:rsid w:val="00F965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65F0"/>
    <w:pPr>
      <w:ind w:left="851" w:hanging="851"/>
    </w:pPr>
  </w:style>
  <w:style w:type="paragraph" w:customStyle="1" w:styleId="ZA">
    <w:name w:val="ZA"/>
    <w:rsid w:val="00F965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65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65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65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65F0"/>
    <w:pPr>
      <w:framePr w:wrap="notBeside" w:y="16161"/>
    </w:pPr>
  </w:style>
  <w:style w:type="character" w:customStyle="1" w:styleId="ZGSM">
    <w:name w:val="ZGSM"/>
    <w:rsid w:val="00F965F0"/>
  </w:style>
  <w:style w:type="paragraph" w:styleId="List2">
    <w:name w:val="List 2"/>
    <w:basedOn w:val="List"/>
    <w:rsid w:val="00F965F0"/>
    <w:pPr>
      <w:ind w:left="851"/>
    </w:pPr>
  </w:style>
  <w:style w:type="paragraph" w:customStyle="1" w:styleId="ZG">
    <w:name w:val="ZG"/>
    <w:rsid w:val="00F965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65F0"/>
    <w:pPr>
      <w:ind w:left="1135"/>
    </w:pPr>
  </w:style>
  <w:style w:type="paragraph" w:styleId="List4">
    <w:name w:val="List 4"/>
    <w:basedOn w:val="List3"/>
    <w:rsid w:val="00F965F0"/>
    <w:pPr>
      <w:ind w:left="1418"/>
    </w:pPr>
  </w:style>
  <w:style w:type="paragraph" w:styleId="List5">
    <w:name w:val="List 5"/>
    <w:basedOn w:val="List4"/>
    <w:rsid w:val="00F965F0"/>
    <w:pPr>
      <w:ind w:left="1702"/>
    </w:pPr>
  </w:style>
  <w:style w:type="paragraph" w:customStyle="1" w:styleId="EditorsNote">
    <w:name w:val="Editor's Note"/>
    <w:basedOn w:val="NO"/>
    <w:rsid w:val="00F965F0"/>
    <w:rPr>
      <w:color w:val="FF0000"/>
    </w:rPr>
  </w:style>
  <w:style w:type="paragraph" w:styleId="List">
    <w:name w:val="List"/>
    <w:basedOn w:val="Normal"/>
    <w:rsid w:val="00F965F0"/>
    <w:pPr>
      <w:ind w:left="568" w:hanging="284"/>
    </w:pPr>
  </w:style>
  <w:style w:type="paragraph" w:styleId="ListBullet">
    <w:name w:val="List Bullet"/>
    <w:basedOn w:val="List"/>
    <w:rsid w:val="00F965F0"/>
  </w:style>
  <w:style w:type="paragraph" w:styleId="ListBullet4">
    <w:name w:val="List Bullet 4"/>
    <w:basedOn w:val="ListBullet3"/>
    <w:rsid w:val="00F965F0"/>
    <w:pPr>
      <w:ind w:left="1418"/>
    </w:pPr>
  </w:style>
  <w:style w:type="paragraph" w:styleId="ListBullet5">
    <w:name w:val="List Bullet 5"/>
    <w:basedOn w:val="ListBullet4"/>
    <w:rsid w:val="00F965F0"/>
    <w:pPr>
      <w:ind w:left="1702"/>
    </w:pPr>
  </w:style>
  <w:style w:type="paragraph" w:customStyle="1" w:styleId="B1">
    <w:name w:val="B1"/>
    <w:basedOn w:val="List"/>
    <w:link w:val="B1Char"/>
    <w:rsid w:val="00F965F0"/>
  </w:style>
  <w:style w:type="paragraph" w:customStyle="1" w:styleId="B2">
    <w:name w:val="B2"/>
    <w:basedOn w:val="List2"/>
    <w:link w:val="B2Char"/>
    <w:rsid w:val="00F965F0"/>
  </w:style>
  <w:style w:type="paragraph" w:customStyle="1" w:styleId="B3">
    <w:name w:val="B3"/>
    <w:basedOn w:val="List3"/>
    <w:link w:val="B3Car"/>
    <w:rsid w:val="00F965F0"/>
  </w:style>
  <w:style w:type="paragraph" w:customStyle="1" w:styleId="B4">
    <w:name w:val="B4"/>
    <w:basedOn w:val="List4"/>
    <w:rsid w:val="00F965F0"/>
  </w:style>
  <w:style w:type="paragraph" w:customStyle="1" w:styleId="B5">
    <w:name w:val="B5"/>
    <w:basedOn w:val="List5"/>
    <w:rsid w:val="00F965F0"/>
  </w:style>
  <w:style w:type="paragraph" w:styleId="Footer">
    <w:name w:val="footer"/>
    <w:basedOn w:val="Header"/>
    <w:rsid w:val="00F965F0"/>
    <w:pPr>
      <w:jc w:val="center"/>
    </w:pPr>
    <w:rPr>
      <w:i/>
    </w:rPr>
  </w:style>
  <w:style w:type="paragraph" w:customStyle="1" w:styleId="ZTD">
    <w:name w:val="ZTD"/>
    <w:basedOn w:val="ZB"/>
    <w:rsid w:val="00F965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BCCBA-67CB-4B87-BD1C-462DD86F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5</Pages>
  <Words>1550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10365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</cp:lastModifiedBy>
  <cp:revision>11</cp:revision>
  <cp:lastPrinted>2000-02-29T10:31:00Z</cp:lastPrinted>
  <dcterms:created xsi:type="dcterms:W3CDTF">2024-08-08T01:36:00Z</dcterms:created>
  <dcterms:modified xsi:type="dcterms:W3CDTF">2024-08-09T09:38:00Z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